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D07AF">
        <w:rPr>
          <w:rFonts w:cs="Arial"/>
          <w:b/>
          <w:caps/>
          <w:sz w:val="28"/>
          <w:szCs w:val="28"/>
        </w:rPr>
        <w:t>2208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E329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E329B">
              <w:rPr>
                <w:rFonts w:cs="Arial"/>
                <w:sz w:val="20"/>
                <w:szCs w:val="20"/>
              </w:rPr>
              <w:t>Solicita manutenção na Estrada Galdino Teodoro de Rezende, no Bairro Estância Porto Velho.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0E329B">
        <w:rPr>
          <w:rFonts w:cs="Arial"/>
        </w:rPr>
        <w:t xml:space="preserve">à </w:t>
      </w:r>
      <w:r w:rsidR="000E329B" w:rsidRPr="000E329B">
        <w:rPr>
          <w:rFonts w:cs="Arial"/>
        </w:rPr>
        <w:t>execução dos serviços de manutenção na Estrada Galdino Teodoro de Rezende, no Bairro Estância Porto Velho.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0E329B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E329B">
        <w:rPr>
          <w:rFonts w:cs="Arial"/>
        </w:rPr>
        <w:t>2 de dezembro de 2020.</w:t>
      </w:r>
    </w:p>
    <w:p w:rsidR="000E329B" w:rsidRDefault="000E329B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E329B" w:rsidRDefault="000E329B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E329B" w:rsidRPr="005D429C" w:rsidRDefault="000E329B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0E329B" w:rsidRPr="00F17248" w:rsidRDefault="000E329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0E329B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940" w:rsidRDefault="001D4940">
      <w:r>
        <w:separator/>
      </w:r>
    </w:p>
  </w:endnote>
  <w:endnote w:type="continuationSeparator" w:id="0">
    <w:p w:rsidR="001D4940" w:rsidRDefault="001D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940" w:rsidRDefault="001D4940">
      <w:r>
        <w:separator/>
      </w:r>
    </w:p>
  </w:footnote>
  <w:footnote w:type="continuationSeparator" w:id="0">
    <w:p w:rsidR="001D4940" w:rsidRDefault="001D4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30A3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E329B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D4940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0A35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7AF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EA145-C158-4DFA-AB02-091E39B7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2020-11-30T19:30:00Z</cp:lastPrinted>
  <dcterms:created xsi:type="dcterms:W3CDTF">2020-11-30T19:30:00Z</dcterms:created>
  <dcterms:modified xsi:type="dcterms:W3CDTF">2020-11-30T19:30:00Z</dcterms:modified>
</cp:coreProperties>
</file>